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D2D05" w:rsidTr="00CD2D05" w14:paraId="3358BCA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D05" w:rsidRDefault="00CD2D05" w14:paraId="40EA943E" w14:textId="7D8ABD9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2D05" w:rsidRDefault="00CD2D05" w14:paraId="0245DA4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D2D05" w:rsidRDefault="00CD2D05" w14:paraId="4CD3A1C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D2D05" w:rsidRDefault="00CD2D05" w14:paraId="6DF1E37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D2D05" w:rsidRDefault="00CD2D05" w14:paraId="73AF9E4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D2D05" w:rsidP="00CD2D05" w:rsidRDefault="00CD2D05" w14:paraId="6E49191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D2D05" w:rsidP="00CD2D05" w:rsidRDefault="00CD2D05" w14:paraId="0553A44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D2D05" w:rsidP="00CD2D05" w:rsidRDefault="00CD2D05" w14:paraId="74D2F2D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St-2440/2019</w:t>
      </w:r>
    </w:p>
    <w:p w:rsidR="00CD2D05" w:rsidP="00CD2D05" w:rsidRDefault="00CD2D05" w14:paraId="5BBC00C5" w14:textId="77777777">
      <w:pPr>
        <w:tabs>
          <w:tab w:val="left" w:pos="709"/>
        </w:tabs>
      </w:pPr>
      <w:r>
        <w:t xml:space="preserve"> </w:t>
      </w:r>
    </w:p>
    <w:p w:rsidR="00CD2D05" w:rsidP="00CD2D05" w:rsidRDefault="00CD2D05" w14:paraId="567662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D2D05" w:rsidP="00CD2D05" w:rsidRDefault="00CD2D05" w14:paraId="16A9E54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D2D05" w:rsidP="00CD2D05" w:rsidRDefault="00CD2D05" w14:paraId="0ECDC929" w14:textId="77777777">
      <w:pPr>
        <w:tabs>
          <w:tab w:val="left" w:pos="709"/>
        </w:tabs>
      </w:pPr>
    </w:p>
    <w:p w:rsidR="00CD2D05" w:rsidP="00CD2D05" w:rsidRDefault="00CD2D05" w14:paraId="07AAE0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D2D05" w:rsidP="00CD2D05" w:rsidRDefault="00CD2D05" w14:paraId="417CB15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D2D05" w:rsidP="00CD2D05" w:rsidRDefault="00CD2D05" w14:paraId="67AD1C8B" w14:textId="77777777">
      <w:pPr>
        <w:tabs>
          <w:tab w:val="left" w:pos="709"/>
        </w:tabs>
      </w:pPr>
    </w:p>
    <w:p w:rsidR="00CD2D05" w:rsidP="00CD2D05" w:rsidRDefault="00CD2D05" w14:paraId="772CDF94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D2D05" w:rsidP="00CD2D05" w:rsidRDefault="00CD2D05" w14:paraId="0F8A1DD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D2D05" w:rsidP="00CD2D05" w:rsidRDefault="00CD2D05" w14:paraId="40A86CB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D2D05" w:rsidP="00CD2D05" w:rsidRDefault="00CD2D05" w14:paraId="18609D7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D2D05" w:rsidP="00CD2D05" w:rsidRDefault="00CD2D05" w14:paraId="4D860CBD" w14:textId="77777777">
      <w:pPr>
        <w:tabs>
          <w:tab w:val="left" w:pos="709"/>
        </w:tabs>
      </w:pPr>
    </w:p>
    <w:p w:rsidR="00CD2D05" w:rsidP="00CD2D05" w:rsidRDefault="00CD2D05" w14:paraId="2AA38A13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CD2D05" w:rsidP="00CD2D05" w:rsidRDefault="00CD2D05" w14:paraId="5EF4C574" w14:textId="77777777">
      <w:pPr>
        <w:tabs>
          <w:tab w:val="left" w:pos="709"/>
        </w:tabs>
        <w:jc w:val="both"/>
      </w:pPr>
    </w:p>
    <w:p w:rsidR="00CD2D05" w:rsidP="00CD2D05" w:rsidRDefault="00CD2D05" w14:paraId="6F47E913" w14:textId="77777777">
      <w:pPr>
        <w:tabs>
          <w:tab w:val="left" w:pos="709"/>
        </w:tabs>
      </w:pPr>
      <w:r>
        <w:t xml:space="preserve"> </w:t>
      </w:r>
      <w:r>
        <w:tab/>
        <w:t>17. St-2440/2019</w:t>
      </w:r>
    </w:p>
    <w:p w:rsidR="00CD2D05" w:rsidP="00CD2D05" w:rsidRDefault="00CD2D05" w14:paraId="34C57A5C" w14:textId="77777777">
      <w:pPr>
        <w:tabs>
          <w:tab w:val="left" w:pos="709"/>
        </w:tabs>
      </w:pPr>
    </w:p>
    <w:p w:rsidR="00CD2D05" w:rsidP="00CD2D05" w:rsidRDefault="00CD2D05" w14:paraId="16F3EA0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D2D05" w:rsidP="00CD2D05" w:rsidRDefault="00CD2D05" w14:paraId="2665B06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D2D05" w:rsidP="00CD2D05" w:rsidRDefault="00CD2D05" w14:paraId="262D89E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D2D05" w:rsidP="00CD2D05" w:rsidRDefault="00CD2D05" w14:paraId="3C0F5F7F" w14:textId="77777777">
      <w:pPr>
        <w:tabs>
          <w:tab w:val="left" w:pos="709"/>
        </w:tabs>
        <w:jc w:val="both"/>
      </w:pPr>
    </w:p>
    <w:p w:rsidR="00CD2D05" w:rsidP="00CD2D05" w:rsidRDefault="00CD2D05" w14:paraId="34CF4E0C" w14:textId="77777777">
      <w:pPr>
        <w:tabs>
          <w:tab w:val="left" w:pos="709"/>
        </w:tabs>
        <w:jc w:val="both"/>
      </w:pPr>
      <w:r>
        <w:t xml:space="preserve">protiv </w:t>
      </w:r>
    </w:p>
    <w:p w:rsidR="00CD2D05" w:rsidP="00CD2D05" w:rsidRDefault="00CD2D05" w14:paraId="0FF2041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D2D05" w:rsidP="00CD2D05" w:rsidRDefault="00CD2D05" w14:paraId="5292D49F" w14:textId="77777777">
      <w:pPr>
        <w:tabs>
          <w:tab w:val="left" w:pos="709"/>
        </w:tabs>
        <w:ind w:left="708"/>
        <w:jc w:val="both"/>
      </w:pPr>
      <w:r>
        <w:tab/>
        <w:t>SEMPER MAGIS d.o.o., Zagreb, Gundulićeva 15, OIB: 25711460584</w:t>
      </w:r>
    </w:p>
    <w:p w:rsidR="00CD2D05" w:rsidP="00CD2D05" w:rsidRDefault="00CD2D05" w14:paraId="65F3A66F" w14:textId="77777777">
      <w:pPr>
        <w:tabs>
          <w:tab w:val="left" w:pos="709"/>
        </w:tabs>
        <w:ind w:left="708"/>
        <w:jc w:val="both"/>
      </w:pPr>
    </w:p>
    <w:p w:rsidR="00CD2D05" w:rsidP="00CD2D05" w:rsidRDefault="00CD2D05" w14:paraId="4F44E5E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D2D05" w:rsidP="00CD2D05" w:rsidRDefault="00CD2D05" w14:paraId="21340F15" w14:textId="77777777">
      <w:pPr>
        <w:tabs>
          <w:tab w:val="left" w:pos="709"/>
        </w:tabs>
        <w:jc w:val="both"/>
      </w:pPr>
    </w:p>
    <w:p w:rsidR="00CD2D05" w:rsidP="00CD2D05" w:rsidRDefault="00CD2D05" w14:paraId="6533556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D2D05" w:rsidP="00CD2D05" w:rsidRDefault="00CD2D05" w14:paraId="7D5FE971" w14:textId="77777777">
      <w:pPr>
        <w:tabs>
          <w:tab w:val="left" w:pos="709"/>
        </w:tabs>
      </w:pPr>
    </w:p>
    <w:p w:rsidR="00CD2D05" w:rsidP="00CD2D05" w:rsidRDefault="00CD2D05" w14:paraId="638B878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D2D05" w:rsidP="00CD2D05" w:rsidRDefault="00CD2D05" w14:paraId="7ADAA958" w14:textId="77777777">
      <w:pPr>
        <w:tabs>
          <w:tab w:val="left" w:pos="709"/>
        </w:tabs>
      </w:pPr>
    </w:p>
    <w:p w:rsidR="00CD2D05" w:rsidP="00CD2D05" w:rsidRDefault="00CD2D05" w14:paraId="319F7F5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D2D05" w:rsidP="00CD2D05" w:rsidRDefault="00CD2D05" w14:paraId="4EE6104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D2D05" w:rsidP="00CD2D05" w:rsidRDefault="00CD2D05" w14:paraId="6B0BCA3C" w14:textId="77777777">
      <w:pPr>
        <w:tabs>
          <w:tab w:val="left" w:pos="709"/>
        </w:tabs>
      </w:pPr>
    </w:p>
    <w:p w:rsidR="00942A2A" w:rsidP="003D06B2" w:rsidRDefault="00942A2A" w14:paraId="064D4CDF" w14:textId="064D4CD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2D05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2D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2D0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2D0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2D0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2D0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D2D0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2D0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D2D0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2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D0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D0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D0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D0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D2D0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D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D0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92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2019.</izvorni_sadrzaj>
    <derivirana_varijabla naziv="DomainObject.Predmet.DatumIzradeOptuznogAkta_1">27. rujna 2019.</derivirana_varijabla>
  </DomainObject.Predmet.DatumIzradeOptuznogAkta>
  <DomainObject.Predmet.DatumIzradeOptuznogAktaFormated>
    <izvorni_sadrzaj>27.9.2019.</izvorni_sadrzaj>
    <derivirana_varijabla naziv="DomainObject.Predmet.DatumIzradeOptuznogAktaFormated_1">27.9.2019.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St-2440/2019</izvorni_sadrzaj>
    <derivirana_varijabla naziv="DomainObject.Predmet.OznakaBroj_1">St-2440/2019</derivirana_varijabla>
  </DomainObject.Predmet.OznakaBroj>
  <DomainObject.Predmet.OznakaBrojOptuznogAkta>
    <izvorni_sadrzaj>04-06-19-4190</izvorni_sadrzaj>
    <derivirana_varijabla naziv="DomainObject.Predmet.OznakaBrojOptuznogAkta_1">04-06-19-4190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SEMPER MAGIS d.o.o.</izvorni_sadrzaj>
    <derivirana_varijabla naziv="DomainObject.Predmet.ProtustrankaFormated_1">  SEMPER MAGIS d.o.o.</derivirana_varijabla>
  </DomainObject.Predmet.ProtustrankaFormated>
  <DomainObject.Predmet.ProtustrankaFormatedOIB>
    <izvorni_sadrzaj>  SEMPER MAGIS d.o.o., OIB 25711460584</izvorni_sadrzaj>
    <derivirana_varijabla naziv="DomainObject.Predmet.ProtustrankaFormatedOIB_1">  SEMPER MAGIS d.o.o., OIB 25711460584</derivirana_varijabla>
  </DomainObject.Predmet.ProtustrankaFormatedOIB>
  <DomainObject.Predmet.ProtustrankaFormatedWithAdress>
    <izvorni_sadrzaj> SEMPER MAGIS d.o.o., Gundulićeva 15, 10000 Zagreb</izvorni_sadrzaj>
    <derivirana_varijabla naziv="DomainObject.Predmet.ProtustrankaFormatedWithAdress_1"> SEMPER MAGIS d.o.o., Gundulićeva 15, 10000 Zagreb</derivirana_varijabla>
  </DomainObject.Predmet.ProtustrankaFormatedWithAdress>
  <DomainObject.Predmet.ProtustrankaFormatedWithAdressOIB>
    <izvorni_sadrzaj> SEMPER MAGIS d.o.o., OIB 25711460584, Gundulićeva 15, 10000 Zagreb</izvorni_sadrzaj>
    <derivirana_varijabla naziv="DomainObject.Predmet.ProtustrankaFormatedWithAdressOIB_1"> SEMPER MAGIS d.o.o., OIB 25711460584, Gundulićeva 15, 10000 Zagreb</derivirana_varijabla>
  </DomainObject.Predmet.ProtustrankaFormatedWithAdressOIB>
  <DomainObject.Predmet.ProtustrankaWithAdress>
    <izvorni_sadrzaj>SEMPER MAGIS d.o.o. Gundulićeva 15, 10000 Zagreb</izvorni_sadrzaj>
    <derivirana_varijabla naziv="DomainObject.Predmet.ProtustrankaWithAdress_1">SEMPER MAGIS d.o.o. Gundulićeva 15, 10000 Zagreb</derivirana_varijabla>
  </DomainObject.Predmet.ProtustrankaWithAdress>
  <DomainObject.Predmet.ProtustrankaWithAdressOIB>
    <izvorni_sadrzaj>SEMPER MAGIS d.o.o., OIB 25711460584, Gundulićeva 15, 10000 Zagreb</izvorni_sadrzaj>
    <derivirana_varijabla naziv="DomainObject.Predmet.ProtustrankaWithAdressOIB_1">SEMPER MAGIS d.o.o., OIB 25711460584, Gundulićeva 15, 10000 Zagreb</derivirana_varijabla>
  </DomainObject.Predmet.ProtustrankaWithAdressOIB>
  <DomainObject.Predmet.ProtustrankaNazivFormated>
    <izvorni_sadrzaj>SEMPER MAGIS d.o.o.</izvorni_sadrzaj>
    <derivirana_varijabla naziv="DomainObject.Predmet.ProtustrankaNazivFormated_1">SEMPER MAGIS d.o.o.</derivirana_varijabla>
  </DomainObject.Predmet.ProtustrankaNazivFormated>
  <DomainObject.Predmet.ProtustrankaNazivFormatedOIB>
    <izvorni_sadrzaj>SEMPER MAGIS d.o.o., OIB 25711460584</izvorni_sadrzaj>
    <derivirana_varijabla naziv="DomainObject.Predmet.ProtustrankaNazivFormatedOIB_1">SEMPER MAGIS d.o.o., OIB 25711460584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SEMPER MAGIS d.o.o.</item>
    </izvorni_sadrzaj>
    <derivirana_varijabla naziv="DomainObject.Predmet.ProtuStrankaListFormated_1">
      <item>SEMPER MAGIS d.o.o.</item>
    </derivirana_varijabla>
  </DomainObject.Predmet.ProtuStrankaListFormated>
  <DomainObject.Predmet.ProtuStrankaListFormatedOIB>
    <izvorni_sadrzaj>
      <item>SEMPER MAGIS d.o.o., OIB 25711460584</item>
    </izvorni_sadrzaj>
    <derivirana_varijabla naziv="DomainObject.Predmet.ProtuStrankaListFormatedOIB_1">
      <item>SEMPER MAGIS d.o.o., OIB 25711460584</item>
    </derivirana_varijabla>
  </DomainObject.Predmet.ProtuStrankaListFormatedOIB>
  <DomainObject.Predmet.ProtuStrankaListFormatedWithAdress>
    <izvorni_sadrzaj>
      <item>SEMPER MAGIS d.o.o., Gundulićeva 15, 10000 Zagreb</item>
    </izvorni_sadrzaj>
    <derivirana_varijabla naziv="DomainObject.Predmet.ProtuStrankaListFormatedWithAdress_1">
      <item>SEMPER MAGIS d.o.o., Gundulićeva 15, 10000 Zagreb</item>
    </derivirana_varijabla>
  </DomainObject.Predmet.ProtuStrankaListFormatedWithAdress>
  <DomainObject.Predmet.ProtuStrankaListFormatedWithAdressOIB>
    <izvorni_sadrzaj>
      <item>SEMPER MAGIS d.o.o., OIB 25711460584, Gundulićeva 15, 10000 Zagreb</item>
    </izvorni_sadrzaj>
    <derivirana_varijabla naziv="DomainObject.Predmet.ProtuStrankaListFormatedWithAdressOIB_1">
      <item>SEMPER MAGIS d.o.o., OIB 25711460584, Gundulićeva 15, 10000 Zagreb</item>
    </derivirana_varijabla>
  </DomainObject.Predmet.ProtuStrankaListFormatedWithAdressOIB>
  <DomainObject.Predmet.ProtuStrankaListNazivFormated>
    <izvorni_sadrzaj>
      <item>SEMPER MAGIS d.o.o.</item>
    </izvorni_sadrzaj>
    <derivirana_varijabla naziv="DomainObject.Predmet.ProtuStrankaListNazivFormated_1">
      <item>SEMPER MAGIS d.o.o.</item>
    </derivirana_varijabla>
  </DomainObject.Predmet.ProtuStrankaListNazivFormated>
  <DomainObject.Predmet.ProtuStrankaListNazivFormatedOIB>
    <izvorni_sadrzaj>
      <item>SEMPER MAGIS d.o.o., OIB 25711460584</item>
    </izvorni_sadrzaj>
    <derivirana_varijabla naziv="DomainObject.Predmet.ProtuStrankaListNazivFormatedOIB_1">
      <item>SEMPER MAGIS d.o.o., OIB 25711460584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SEMPER MAGIS d.o.o.</izvorni_sadrzaj>
    <derivirana_varijabla naziv="DomainObject.Predmet.ProtustrankaIDrugi_1">SEMPER MAGIS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SEMPER MAGIS d.o.o., OIB 25711460584, Gundulićeva 15, 10000 Zagreb</izvorni_sadrzaj>
    <derivirana_varijabla naziv="DomainObject.Predmet.ProtustrankaIDrugiAdressOIB_1">SEMPER MAGIS d.o.o., OIB 25711460584, Gundulićeva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MAGIS d.o.o.</item>
      <item>Financijska agencija</item>
    </izvorni_sadrzaj>
    <derivirana_varijabla naziv="DomainObject.Predmet.SudioniciListNaziv_1">
      <item>SEMPER MAGIS d.o.o.</item>
      <item>Financijska agencija</item>
    </derivirana_varijabla>
  </DomainObject.Predmet.SudioniciListNaziv>
  <DomainObject.Predmet.SudioniciListAdressOIB>
    <izvorni_sadrzaj>
      <item>SEMPER MAGIS d.o.o., OIB 25711460584, Gundulićeva 15,10000 Zagreb</item>
      <item>Financijska agencija, OIB 85821130368, TRG SVIBANJSKIH ŽRTAVA 1995. 1,10000 Zagreb</item>
    </izvorni_sadrzaj>
    <derivirana_varijabla naziv="DomainObject.Predmet.SudioniciListAdressOIB_1">
      <item>SEMPER MAGIS d.o.o., OIB 25711460584, Gundulićeva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25711460584</item>
      <item>, OIB 85821130368</item>
    </izvorni_sadrzaj>
    <derivirana_varijabla naziv="DomainObject.Predmet.SudioniciListNazivOIB_1">
      <item>, OIB 25711460584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